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0D48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Geoffrey BLOWER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fl.1465)</w:t>
      </w:r>
    </w:p>
    <w:p w14:paraId="558239EE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</w:p>
    <w:p w14:paraId="7FF530D4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</w:p>
    <w:p w14:paraId="7C5F3F41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1465</w:t>
      </w:r>
      <w:r>
        <w:rPr>
          <w:rFonts w:cs="Times New Roman"/>
          <w:szCs w:val="24"/>
          <w:lang w:val="en-GB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  <w:lang w:val="en-GB"/>
        </w:rPr>
        <w:t>Devyll</w:t>
      </w:r>
      <w:proofErr w:type="spellEnd"/>
      <w:r>
        <w:rPr>
          <w:rFonts w:cs="Times New Roman"/>
          <w:szCs w:val="24"/>
          <w:lang w:val="en-GB"/>
        </w:rPr>
        <w:t xml:space="preserve"> of Banbury, Oxfordshire(q.v.),</w:t>
      </w:r>
    </w:p>
    <w:p w14:paraId="6D0AA5C2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three others.</w:t>
      </w:r>
    </w:p>
    <w:p w14:paraId="4C85FB23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  <w:lang w:val="en-GB"/>
          </w:rPr>
          <w:t>http://aalt.law.uh.edu/Indices/CP40Indices/CP40no814/CP40no814Pl.htm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B004AB3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</w:p>
    <w:p w14:paraId="653E9ED3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</w:p>
    <w:p w14:paraId="2E5FF0C6" w14:textId="77777777" w:rsidR="00412D57" w:rsidRDefault="00412D57" w:rsidP="00412D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8 January 2024</w:t>
      </w:r>
    </w:p>
    <w:p w14:paraId="1D3145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84A8" w14:textId="77777777" w:rsidR="00412D57" w:rsidRDefault="00412D57" w:rsidP="009139A6">
      <w:r>
        <w:separator/>
      </w:r>
    </w:p>
  </w:endnote>
  <w:endnote w:type="continuationSeparator" w:id="0">
    <w:p w14:paraId="59B97C77" w14:textId="77777777" w:rsidR="00412D57" w:rsidRDefault="00412D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073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8C5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340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F4099" w14:textId="77777777" w:rsidR="00412D57" w:rsidRDefault="00412D57" w:rsidP="009139A6">
      <w:r>
        <w:separator/>
      </w:r>
    </w:p>
  </w:footnote>
  <w:footnote w:type="continuationSeparator" w:id="0">
    <w:p w14:paraId="1A06869F" w14:textId="77777777" w:rsidR="00412D57" w:rsidRDefault="00412D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472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74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A7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D57"/>
    <w:rsid w:val="000666E0"/>
    <w:rsid w:val="002510B7"/>
    <w:rsid w:val="00412D5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44A25"/>
  <w15:chartTrackingRefBased/>
  <w15:docId w15:val="{10D0BB77-273F-4D74-880A-9941B847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2D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2024-01-13T07:53:00Z</dcterms:created>
  <dcterms:modified xsi:type="dcterms:W3CDTF">2024-01-13T07:53:00Z</dcterms:modified>
</cp:coreProperties>
</file>